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CE382" w14:textId="77777777" w:rsidR="002D0866" w:rsidRPr="00E77870" w:rsidRDefault="002D0866" w:rsidP="002D0866">
      <w:pPr>
        <w:pStyle w:val="NoSpacing"/>
      </w:pPr>
      <w:r w:rsidRPr="004F6B6E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HOLME</w:t>
      </w:r>
      <w:r w:rsidRPr="00E77870">
        <w:t xml:space="preserve">      (fl.14</w:t>
      </w:r>
      <w:r>
        <w:t>63</w:t>
      </w:r>
      <w:r w:rsidRPr="00E77870">
        <w:t>)</w:t>
      </w:r>
    </w:p>
    <w:p w14:paraId="0F90B5E4" w14:textId="0321A7AE" w:rsidR="002D0866" w:rsidRDefault="002D0866" w:rsidP="002D0866">
      <w:pPr>
        <w:pStyle w:val="NoSpacing"/>
      </w:pPr>
      <w:r>
        <w:t xml:space="preserve">of York. </w:t>
      </w:r>
      <w:r w:rsidRPr="004F6B6E">
        <w:rPr>
          <w:noProof/>
        </w:rPr>
        <w:t>Tailor</w:t>
      </w:r>
      <w:r>
        <w:t>.</w:t>
      </w:r>
    </w:p>
    <w:p w14:paraId="3D2A6686" w14:textId="1EABF1E2" w:rsidR="00356C6F" w:rsidRDefault="00356C6F" w:rsidP="002D0866">
      <w:pPr>
        <w:pStyle w:val="NoSpacing"/>
      </w:pPr>
    </w:p>
    <w:p w14:paraId="456B355B" w14:textId="3CEABE1F" w:rsidR="00356C6F" w:rsidRDefault="00356C6F" w:rsidP="002D0866">
      <w:pPr>
        <w:pStyle w:val="NoSpacing"/>
      </w:pPr>
    </w:p>
    <w:p w14:paraId="6FC3B221" w14:textId="77777777" w:rsidR="00356C6F" w:rsidRDefault="00356C6F" w:rsidP="00356C6F">
      <w:pPr>
        <w:pStyle w:val="NoSpacing"/>
      </w:pPr>
      <w:r>
        <w:t>Son:   Henry, tailor(q.v.).   (R.F.Y. p.214)</w:t>
      </w:r>
    </w:p>
    <w:p w14:paraId="419591B3" w14:textId="77777777" w:rsidR="00356C6F" w:rsidRDefault="00356C6F" w:rsidP="00356C6F">
      <w:pPr>
        <w:pStyle w:val="NoSpacing"/>
      </w:pPr>
    </w:p>
    <w:p w14:paraId="220367A8" w14:textId="7C96AAB4" w:rsidR="00356C6F" w:rsidRDefault="00356C6F" w:rsidP="00356C6F">
      <w:pPr>
        <w:pStyle w:val="NoSpacing"/>
      </w:pPr>
    </w:p>
    <w:p w14:paraId="3B1FB034" w14:textId="48A0767C" w:rsidR="00356C6F" w:rsidRDefault="00356C6F" w:rsidP="00356C6F">
      <w:pPr>
        <w:pStyle w:val="NoSpacing"/>
      </w:pPr>
      <w:r>
        <w:tab/>
        <w:t>1463</w:t>
      </w:r>
      <w:r>
        <w:tab/>
        <w:t>He became a Freeman.  (ibid.p.183)</w:t>
      </w:r>
    </w:p>
    <w:p w14:paraId="77AC5385" w14:textId="37EDEAE5" w:rsidR="00356C6F" w:rsidRDefault="00356C6F" w:rsidP="00356C6F">
      <w:pPr>
        <w:pStyle w:val="NoSpacing"/>
      </w:pPr>
      <w:r>
        <w:tab/>
        <w:t>1488</w:t>
      </w:r>
      <w:r>
        <w:tab/>
        <w:t>John became a Freeman by patrimony.   (ibid.</w:t>
      </w:r>
      <w:r>
        <w:t>p.214</w:t>
      </w:r>
      <w:r>
        <w:t>)</w:t>
      </w:r>
    </w:p>
    <w:p w14:paraId="104CBA5B" w14:textId="77777777" w:rsidR="002D0866" w:rsidRDefault="002D0866" w:rsidP="002D0866">
      <w:pPr>
        <w:pStyle w:val="NoSpacing"/>
      </w:pPr>
    </w:p>
    <w:p w14:paraId="6A960082" w14:textId="77777777" w:rsidR="002D0866" w:rsidRDefault="002D0866" w:rsidP="002D0866">
      <w:pPr>
        <w:pStyle w:val="NoSpacing"/>
      </w:pPr>
    </w:p>
    <w:p w14:paraId="179E780F" w14:textId="3D591FFE" w:rsidR="002D0866" w:rsidRDefault="002D0866" w:rsidP="002D0866">
      <w:pPr>
        <w:pStyle w:val="NoSpacing"/>
      </w:pPr>
      <w:r>
        <w:t>25 April 2014</w:t>
      </w:r>
    </w:p>
    <w:p w14:paraId="1F2D3415" w14:textId="42874269" w:rsidR="00356C6F" w:rsidRDefault="00356C6F" w:rsidP="002D0866">
      <w:pPr>
        <w:pStyle w:val="NoSpacing"/>
      </w:pPr>
      <w:r>
        <w:t>18 February 2019</w:t>
      </w:r>
      <w:bookmarkStart w:id="0" w:name="_GoBack"/>
      <w:bookmarkEnd w:id="0"/>
    </w:p>
    <w:p w14:paraId="3570A274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C6EDA" w14:textId="77777777" w:rsidR="002D0866" w:rsidRDefault="002D0866" w:rsidP="00920DE3">
      <w:pPr>
        <w:spacing w:after="0" w:line="240" w:lineRule="auto"/>
      </w:pPr>
      <w:r>
        <w:separator/>
      </w:r>
    </w:p>
  </w:endnote>
  <w:endnote w:type="continuationSeparator" w:id="0">
    <w:p w14:paraId="68A3D9FF" w14:textId="77777777" w:rsidR="002D0866" w:rsidRDefault="002D08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7345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44C67" w14:textId="77777777" w:rsidR="00C009D8" w:rsidRPr="00C009D8" w:rsidRDefault="00C009D8">
    <w:pPr>
      <w:pStyle w:val="Footer"/>
    </w:pPr>
    <w:r>
      <w:t>Copyright I.S.Rogers 9 August 2013</w:t>
    </w:r>
  </w:p>
  <w:p w14:paraId="3AF3ED3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934B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50F29" w14:textId="77777777" w:rsidR="002D0866" w:rsidRDefault="002D0866" w:rsidP="00920DE3">
      <w:pPr>
        <w:spacing w:after="0" w:line="240" w:lineRule="auto"/>
      </w:pPr>
      <w:r>
        <w:separator/>
      </w:r>
    </w:p>
  </w:footnote>
  <w:footnote w:type="continuationSeparator" w:id="0">
    <w:p w14:paraId="76DA79E5" w14:textId="77777777" w:rsidR="002D0866" w:rsidRDefault="002D08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40CD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4E61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B201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0866"/>
    <w:rsid w:val="00120749"/>
    <w:rsid w:val="002D0866"/>
    <w:rsid w:val="00356C6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319B5"/>
  <w15:docId w15:val="{499E78B1-DE61-42F9-BFD5-ED93814F1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2014-07-03T20:25:00Z</dcterms:created>
  <dcterms:modified xsi:type="dcterms:W3CDTF">2019-02-18T08:58:00Z</dcterms:modified>
</cp:coreProperties>
</file>